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1175A" w14:textId="77777777" w:rsidR="00F923FB" w:rsidRDefault="00F923FB" w:rsidP="00F923FB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WHITE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0979BD4D" w14:textId="77777777" w:rsidR="00F923FB" w:rsidRDefault="00F923FB" w:rsidP="00F923FB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 (foot).</w:t>
      </w:r>
    </w:p>
    <w:p w14:paraId="1E5FF224" w14:textId="77777777" w:rsidR="00F923FB" w:rsidRDefault="00F923FB" w:rsidP="00F923FB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1D90746" w14:textId="77777777" w:rsidR="00F923FB" w:rsidRDefault="00F923FB" w:rsidP="00F923FB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DF8EB1C" w14:textId="77777777" w:rsidR="00F923FB" w:rsidRDefault="00F923FB" w:rsidP="00F923FB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3160737B" w14:textId="77777777" w:rsidR="00F923FB" w:rsidRDefault="00F923FB" w:rsidP="00F923FB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5C3AF525" w14:textId="77777777" w:rsidR="00F923FB" w:rsidRDefault="00F923FB" w:rsidP="00F923FB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5CDB86DF" w14:textId="77777777" w:rsidR="00F923FB" w:rsidRDefault="00F923FB" w:rsidP="00F923FB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CD21192" w14:textId="77777777" w:rsidR="00F923FB" w:rsidRDefault="00F923FB" w:rsidP="00F923FB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1F8F1D8" w14:textId="77777777" w:rsidR="00F923FB" w:rsidRDefault="00F923FB" w:rsidP="00F923FB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26 October 2022</w:t>
      </w:r>
    </w:p>
    <w:p w14:paraId="0491553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6EE8A" w14:textId="77777777" w:rsidR="00F923FB" w:rsidRDefault="00F923FB" w:rsidP="009139A6">
      <w:r>
        <w:separator/>
      </w:r>
    </w:p>
  </w:endnote>
  <w:endnote w:type="continuationSeparator" w:id="0">
    <w:p w14:paraId="120254C2" w14:textId="77777777" w:rsidR="00F923FB" w:rsidRDefault="00F923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605B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360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77C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DF0EC" w14:textId="77777777" w:rsidR="00F923FB" w:rsidRDefault="00F923FB" w:rsidP="009139A6">
      <w:r>
        <w:separator/>
      </w:r>
    </w:p>
  </w:footnote>
  <w:footnote w:type="continuationSeparator" w:id="0">
    <w:p w14:paraId="172A20D8" w14:textId="77777777" w:rsidR="00F923FB" w:rsidRDefault="00F923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6EC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B07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BF4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3F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9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049DB"/>
  <w15:chartTrackingRefBased/>
  <w15:docId w15:val="{1C8D2476-9D6C-482B-A846-3C5113A00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3FB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2022-12-08T21:52:00Z</dcterms:created>
  <dcterms:modified xsi:type="dcterms:W3CDTF">2022-12-08T21:53:00Z</dcterms:modified>
</cp:coreProperties>
</file>